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FB9" w:rsidRPr="008978B2" w:rsidRDefault="002C2FB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 xml:space="preserve"> : </w:t>
      </w:r>
    </w:p>
    <w:p w:rsidR="002C2FB9" w:rsidRDefault="002C2FB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 xml:space="preserve">:  </w:t>
      </w:r>
      <w:r>
        <w:rPr>
          <w:rFonts w:ascii="Comic Sans MS" w:hAnsi="Comic Sans MS"/>
          <w:b/>
          <w:sz w:val="20"/>
          <w:szCs w:val="20"/>
        </w:rPr>
        <w:t>01.03.2017</w:t>
      </w:r>
    </w:p>
    <w:p w:rsidR="002C2FB9" w:rsidRPr="005B0ECA" w:rsidRDefault="002C2FB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5B0ECA">
        <w:rPr>
          <w:rFonts w:ascii="Comic Sans MS" w:hAnsi="Comic Sans MS"/>
          <w:sz w:val="20"/>
          <w:szCs w:val="20"/>
        </w:rPr>
        <w:t>Yaş grubu (ay)</w:t>
      </w:r>
      <w:r>
        <w:rPr>
          <w:rFonts w:ascii="Comic Sans MS" w:hAnsi="Comic Sans MS"/>
          <w:b/>
          <w:sz w:val="20"/>
          <w:szCs w:val="20"/>
        </w:rPr>
        <w:t xml:space="preserve">  : 48-66</w:t>
      </w:r>
    </w:p>
    <w:p w:rsidR="002C2FB9" w:rsidRDefault="002C2FB9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2C2FB9" w:rsidRPr="008978B2" w:rsidRDefault="002C2FB9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2C2FB9" w:rsidRPr="008978B2" w:rsidRDefault="002C2FB9" w:rsidP="008C351A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2C2FB9" w:rsidRDefault="002C2FB9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C2FB9" w:rsidRPr="008978B2" w:rsidRDefault="002C2FB9" w:rsidP="00A513E1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Pr="00A513E1">
        <w:rPr>
          <w:rFonts w:ascii="Comic Sans MS" w:hAnsi="Comic Sans MS" w:cs="Calibri"/>
          <w:sz w:val="20"/>
          <w:szCs w:val="20"/>
        </w:rPr>
        <w:t>ocuklara</w:t>
      </w:r>
      <w:r>
        <w:rPr>
          <w:rFonts w:ascii="Comic Sans MS" w:hAnsi="Comic Sans MS" w:cs="Calibri"/>
          <w:sz w:val="20"/>
          <w:szCs w:val="20"/>
        </w:rPr>
        <w:t xml:space="preserve">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2C2FB9" w:rsidRPr="008978B2" w:rsidRDefault="002C2FB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C2FB9" w:rsidRPr="008978B2" w:rsidRDefault="002C2FB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2C2FB9" w:rsidRPr="008978B2" w:rsidRDefault="002C2FB9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2C2FB9" w:rsidRPr="008978B2" w:rsidRDefault="002C2FB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2C2FB9" w:rsidRPr="008978B2" w:rsidRDefault="002C2FB9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2C2FB9" w:rsidRPr="008978B2" w:rsidRDefault="002C2FB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C2FB9" w:rsidRPr="008978B2" w:rsidRDefault="002C2FB9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TRAŞ KÖPÜĞÜNDEN SANAT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sanat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2C2FB9" w:rsidRPr="008978B2" w:rsidRDefault="002C2FB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C2FB9" w:rsidRPr="008978B2" w:rsidRDefault="002C2FB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2C2FB9" w:rsidRPr="008978B2" w:rsidRDefault="002C2FB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2C2FB9" w:rsidRPr="008978B2" w:rsidRDefault="002C2FB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2C2FB9" w:rsidRPr="008978B2" w:rsidRDefault="002C2FB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2C2FB9" w:rsidRPr="008978B2" w:rsidRDefault="002C2FB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2C2FB9" w:rsidRPr="008978B2" w:rsidRDefault="002C2FB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2C2FB9" w:rsidRDefault="002C2FB9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C2FB9" w:rsidRDefault="002C2FB9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C2FB9" w:rsidRDefault="002C2FB9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C2FB9" w:rsidRPr="008978B2" w:rsidRDefault="002C2FB9" w:rsidP="008978B2">
      <w:pPr>
        <w:pStyle w:val="NoSpacing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2C2FB9" w:rsidRDefault="002C2FB9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2C2FB9" w:rsidRDefault="002C2FB9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2C2FB9" w:rsidRPr="009322A4" w:rsidRDefault="002C2FB9" w:rsidP="009322A4"/>
    <w:p w:rsidR="002C2FB9" w:rsidRDefault="002C2FB9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2C2FB9" w:rsidRDefault="002C2FB9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2C2FB9" w:rsidRDefault="002C2FB9" w:rsidP="00A513E1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TRAŞ KÖPÜĞÜNDEN SANAT</w:t>
      </w:r>
    </w:p>
    <w:p w:rsidR="002C2FB9" w:rsidRPr="00436F22" w:rsidRDefault="002C2FB9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 Sanat-müzik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2C2FB9" w:rsidRDefault="002C2FB9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2C2FB9" w:rsidRPr="00BB3A48" w:rsidRDefault="002C2FB9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3.8pt;width:331.5pt;height:414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">
            <v:textbox>
              <w:txbxContent>
                <w:p w:rsidR="002C2FB9" w:rsidRDefault="002C2FB9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2C2FB9" w:rsidRPr="00B3737A" w:rsidRDefault="002C2FB9" w:rsidP="00B3737A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GELİŞİM:   </w:t>
                  </w:r>
                </w:p>
                <w:p w:rsidR="002C2FB9" w:rsidRPr="00B3737A" w:rsidRDefault="002C2FB9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Kazanım 5: Nesne ya da varlıkları gözlemler.</w:t>
                  </w:r>
                </w:p>
                <w:p w:rsidR="002C2FB9" w:rsidRPr="00B3737A" w:rsidRDefault="002C2FB9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Göstergeleri: Nesne/varlığın miktarını söyler. Nesne/varlığın şeklini söyler.</w:t>
                  </w:r>
                </w:p>
                <w:p w:rsidR="002C2FB9" w:rsidRPr="00B3737A" w:rsidRDefault="002C2FB9" w:rsidP="00B3737A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MOTOR GELİŞİM:</w:t>
                  </w:r>
                </w:p>
                <w:p w:rsidR="002C2FB9" w:rsidRPr="00B3737A" w:rsidRDefault="002C2FB9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Kazanım 4. Küçük kas kullanımı gerektiren hareketleri yapar. Göstergeleri: Değişik malzemeler kullanarak resim yapar. Nesneleri sıkar. Malzemelere elleriyle şekil verir. Malzemelere araç kullanarak şekil verir, çizgileri istenilen nitelikte çizer.</w:t>
                  </w:r>
                </w:p>
                <w:p w:rsidR="002C2FB9" w:rsidRPr="00B3737A" w:rsidRDefault="002C2FB9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Kazanım 5: Müzik ve ritim eşliğinde hareket eder.</w:t>
                  </w:r>
                </w:p>
                <w:p w:rsidR="002C2FB9" w:rsidRPr="00D40B9B" w:rsidRDefault="002C2FB9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Göstergeleri: Nesneleri ve bedenini kullanarak ritim çalışması yapar</w:t>
                  </w:r>
                </w:p>
                <w:p w:rsidR="002C2FB9" w:rsidRPr="00D40B9B" w:rsidRDefault="002C2FB9" w:rsidP="00A155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46.9pt;margin-top:3.8pt;width:390.25pt;height:414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">
            <v:textbox>
              <w:txbxContent>
                <w:p w:rsidR="002C2FB9" w:rsidRDefault="002C2FB9" w:rsidP="00A54085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2C2FB9" w:rsidRPr="0031026A" w:rsidRDefault="002C2FB9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026A">
                    <w:rPr>
                      <w:rFonts w:ascii="Comic Sans MS" w:hAnsi="Comic Sans MS"/>
                      <w:sz w:val="20"/>
                      <w:szCs w:val="20"/>
                    </w:rPr>
                    <w:t>‘’ Bugün çok eğleneceğiz, ellerimizi özgürce kullanacağız. Resim çizmenin keyfini yaşayacağız’’  diyerek çocukların dikkati etkinliğe çekilir.</w:t>
                  </w:r>
                </w:p>
                <w:p w:rsidR="002C2FB9" w:rsidRPr="0031026A" w:rsidRDefault="002C2FB9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026A">
                    <w:rPr>
                      <w:rFonts w:ascii="Comic Sans MS" w:hAnsi="Comic Sans MS"/>
                      <w:sz w:val="20"/>
                      <w:szCs w:val="20"/>
                    </w:rPr>
                    <w:t>Masalara naylonlar serilir. Çocuklar önlüklerini giyerler. Tıraş köpüğü çocuklara tanıtılır.  Malzemeyle neler yapılabileceği hakkında sohbet edilir. Her masaya köpük sıkılır ve serbest olarak resim çalışmala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rı yapılır. Çocuklar köpüğü elleri</w:t>
                  </w:r>
                  <w:r w:rsidRPr="0031026A">
                    <w:rPr>
                      <w:rFonts w:ascii="Comic Sans MS" w:hAnsi="Comic Sans MS"/>
                      <w:sz w:val="20"/>
                      <w:szCs w:val="20"/>
                    </w:rPr>
                    <w:t>y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</w:t>
                  </w:r>
                  <w:r w:rsidRPr="0031026A">
                    <w:rPr>
                      <w:rFonts w:ascii="Comic Sans MS" w:hAnsi="Comic Sans MS"/>
                      <w:sz w:val="20"/>
                      <w:szCs w:val="20"/>
                    </w:rPr>
                    <w:t>e masaya dağıtır ve işaret parmağıyla istediği resmi çizer. Çalışma esnasında sözsüz müzik dinletilir.</w:t>
                  </w:r>
                </w:p>
                <w:p w:rsidR="002C2FB9" w:rsidRDefault="002C2FB9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026A">
                    <w:rPr>
                      <w:rFonts w:ascii="Comic Sans MS" w:hAnsi="Comic Sans MS"/>
                      <w:sz w:val="20"/>
                      <w:szCs w:val="20"/>
                    </w:rPr>
                    <w:t>NOT: resim çizmek istemeyenler  çizgi çalışması yapabilir, şekiller çizebilir, el – parmak baskısı yapabilir.</w:t>
                  </w:r>
                </w:p>
                <w:p w:rsidR="002C2FB9" w:rsidRDefault="002C2FB9" w:rsidP="00B373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Etkinlik sonrası temizlik hep birlikte yapılır, sınıf düzenlenir.</w:t>
                  </w:r>
                </w:p>
                <w:p w:rsidR="002C2FB9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C2FB9" w:rsidRPr="00B3737A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ELLERİM TOMBİK TOMBİK..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şarkısı söylenir</w:t>
                  </w:r>
                </w:p>
                <w:p w:rsidR="002C2FB9" w:rsidRPr="00B3737A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Ellerim tombik tombik</w:t>
                  </w:r>
                </w:p>
                <w:p w:rsidR="002C2FB9" w:rsidRPr="00B3737A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Kirlenirse çok komik.</w:t>
                  </w:r>
                </w:p>
                <w:p w:rsidR="002C2FB9" w:rsidRPr="00B3737A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Kirli eller sevilmez,</w:t>
                  </w:r>
                </w:p>
                <w:p w:rsidR="002C2FB9" w:rsidRPr="00B3737A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Güzelliği görülmez</w:t>
                  </w:r>
                </w:p>
                <w:p w:rsidR="002C2FB9" w:rsidRPr="00B3737A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Saçlarım bakım ister</w:t>
                  </w:r>
                </w:p>
                <w:p w:rsidR="002C2FB9" w:rsidRPr="00B3737A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Hele dişler,hele dişler</w:t>
                  </w:r>
                </w:p>
                <w:p w:rsidR="002C2FB9" w:rsidRPr="00B3737A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Kirlenmesin kulaklar</w:t>
                  </w:r>
                </w:p>
                <w:p w:rsidR="002C2FB9" w:rsidRPr="00B3737A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Uzamasın tırnaklar</w:t>
                  </w:r>
                </w:p>
                <w:p w:rsidR="002C2FB9" w:rsidRPr="00B3737A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Çok koşup da terleme</w:t>
                  </w:r>
                </w:p>
                <w:p w:rsidR="002C2FB9" w:rsidRPr="00B3737A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Soğuk sulardan içe</w:t>
                  </w:r>
                </w:p>
                <w:p w:rsidR="002C2FB9" w:rsidRPr="00B3737A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Sonra hasta olursun</w:t>
                  </w:r>
                </w:p>
                <w:p w:rsidR="002C2FB9" w:rsidRPr="00B3737A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Arayıp doktor bulursun</w:t>
                  </w:r>
                </w:p>
                <w:p w:rsidR="002C2FB9" w:rsidRPr="00B3737A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Doktor gelir odana</w:t>
                  </w:r>
                </w:p>
                <w:p w:rsidR="002C2FB9" w:rsidRPr="00B3737A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iğne yapar popona</w:t>
                  </w:r>
                </w:p>
                <w:p w:rsidR="002C2FB9" w:rsidRPr="00B3737A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Ay ay diye bağırma</w:t>
                  </w:r>
                </w:p>
                <w:p w:rsidR="002C2FB9" w:rsidRDefault="002C2FB9" w:rsidP="00B3737A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Koşup anneni çağırma</w:t>
                  </w:r>
                </w:p>
              </w:txbxContent>
            </v:textbox>
          </v:shape>
        </w:pict>
      </w:r>
    </w:p>
    <w:p w:rsidR="002C2FB9" w:rsidRPr="00BB3A48" w:rsidRDefault="002C2FB9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C2FB9" w:rsidRDefault="002C2FB9">
      <w:r w:rsidRPr="00BB3A48">
        <w:rPr>
          <w:rFonts w:ascii="Comic Sans MS" w:hAnsi="Comic Sans MS"/>
          <w:sz w:val="18"/>
          <w:szCs w:val="18"/>
        </w:rPr>
        <w:br w:type="page"/>
      </w:r>
    </w:p>
    <w:p w:rsidR="002C2FB9" w:rsidRDefault="002C2FB9" w:rsidP="00890E89">
      <w:r>
        <w:rPr>
          <w:noProof/>
        </w:rPr>
        <w:pict>
          <v:shape id="Text Box 7" o:spid="_x0000_s1028" type="#_x0000_t202" style="position:absolute;margin-left:381.4pt;margin-top:6.6pt;width:324pt;height:87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">
            <v:textbox>
              <w:txbxContent>
                <w:p w:rsidR="002C2FB9" w:rsidRDefault="002C2FB9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4.1pt;margin-top:9.6pt;width:295.5pt;height:9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">
            <v:textbox>
              <w:txbxContent>
                <w:p w:rsidR="002C2FB9" w:rsidRDefault="002C2FB9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2C2FB9" w:rsidRPr="00B3737A" w:rsidRDefault="002C2FB9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Naylon örtü , tıraş köpüğü</w:t>
                  </w:r>
                </w:p>
                <w:p w:rsidR="002C2FB9" w:rsidRDefault="002C2FB9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2C2FB9" w:rsidRPr="00D40B9B" w:rsidRDefault="002C2FB9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Tıraş köpüğü</w:t>
                  </w:r>
                </w:p>
                <w:p w:rsidR="002C2FB9" w:rsidRDefault="002C2FB9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2C2FB9" w:rsidRPr="009B2D3F" w:rsidRDefault="002C2FB9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</w:t>
                  </w:r>
                </w:p>
                <w:p w:rsidR="002C2FB9" w:rsidRPr="00436F22" w:rsidRDefault="002C2FB9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2C2FB9" w:rsidRDefault="002C2FB9" w:rsidP="00890E89"/>
    <w:p w:rsidR="002C2FB9" w:rsidRDefault="002C2FB9" w:rsidP="00890E89"/>
    <w:p w:rsidR="002C2FB9" w:rsidRDefault="002C2FB9" w:rsidP="00890E89"/>
    <w:p w:rsidR="002C2FB9" w:rsidRDefault="002C2FB9" w:rsidP="00890E89">
      <w:r>
        <w:rPr>
          <w:noProof/>
        </w:rPr>
        <w:pict>
          <v:shape id="Text Box 9" o:spid="_x0000_s1030" type="#_x0000_t202" style="position:absolute;margin-left:-1.85pt;margin-top:9.8pt;width:707.25pt;height:68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">
            <v:textbox>
              <w:txbxContent>
                <w:p w:rsidR="002C2FB9" w:rsidRDefault="002C2FB9" w:rsidP="007706D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2C2FB9" w:rsidRPr="00B3737A" w:rsidRDefault="002C2FB9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3737A">
                    <w:rPr>
                      <w:rFonts w:ascii="Comic Sans MS" w:hAnsi="Comic Sans MS"/>
                      <w:sz w:val="20"/>
                      <w:szCs w:val="20"/>
                    </w:rPr>
                    <w:t>Sınıfta engeli olan öğrenciler varsa, engelleri göz önünde bulundurularak etkinlikler düzenlenmelidir</w:t>
                  </w:r>
                </w:p>
              </w:txbxContent>
            </v:textbox>
          </v:shape>
        </w:pict>
      </w:r>
    </w:p>
    <w:p w:rsidR="002C2FB9" w:rsidRDefault="002C2FB9" w:rsidP="00890E89"/>
    <w:p w:rsidR="002C2FB9" w:rsidRDefault="002C2FB9" w:rsidP="00890E89"/>
    <w:p w:rsidR="002C2FB9" w:rsidRDefault="002C2FB9" w:rsidP="00890E89"/>
    <w:p w:rsidR="002C2FB9" w:rsidRDefault="002C2FB9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2C2FB9" w:rsidRPr="00B3737A" w:rsidRDefault="002C2FB9" w:rsidP="00B3737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3737A">
        <w:rPr>
          <w:rFonts w:ascii="Comic Sans MS" w:hAnsi="Comic Sans MS"/>
          <w:sz w:val="20"/>
          <w:szCs w:val="20"/>
        </w:rPr>
        <w:t>Tıraş köpüğü neye benziyor?</w:t>
      </w:r>
    </w:p>
    <w:p w:rsidR="002C2FB9" w:rsidRPr="00B3737A" w:rsidRDefault="002C2FB9" w:rsidP="00B3737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3737A">
        <w:rPr>
          <w:rFonts w:ascii="Comic Sans MS" w:hAnsi="Comic Sans MS"/>
          <w:sz w:val="20"/>
          <w:szCs w:val="20"/>
        </w:rPr>
        <w:t>Köpük ile resim yapmak nasıl bir duygu?</w:t>
      </w:r>
    </w:p>
    <w:p w:rsidR="002C2FB9" w:rsidRPr="00D40B9B" w:rsidRDefault="002C2FB9" w:rsidP="00B3737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3737A">
        <w:rPr>
          <w:rFonts w:ascii="Comic Sans MS" w:hAnsi="Comic Sans MS"/>
          <w:sz w:val="20"/>
          <w:szCs w:val="20"/>
        </w:rPr>
        <w:t>Köpükle resim çizerken zorlandınız mı?</w:t>
      </w:r>
    </w:p>
    <w:p w:rsidR="002C2FB9" w:rsidRPr="00A513E1" w:rsidRDefault="002C2FB9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2C2FB9" w:rsidRPr="00A513E1" w:rsidRDefault="002C2FB9" w:rsidP="00A513E1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2C2FB9" w:rsidRPr="00A513E1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FB9" w:rsidRDefault="002C2FB9" w:rsidP="00806A98">
      <w:pPr>
        <w:spacing w:after="0" w:line="240" w:lineRule="auto"/>
      </w:pPr>
      <w:r>
        <w:separator/>
      </w:r>
    </w:p>
  </w:endnote>
  <w:endnote w:type="continuationSeparator" w:id="0">
    <w:p w:rsidR="002C2FB9" w:rsidRDefault="002C2FB9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FB9" w:rsidRDefault="002C2FB9">
    <w:pPr>
      <w:pStyle w:val="Footer"/>
    </w:pPr>
  </w:p>
  <w:p w:rsidR="002C2FB9" w:rsidRDefault="002C2FB9">
    <w:pPr>
      <w:pStyle w:val="Footer"/>
    </w:pPr>
  </w:p>
  <w:p w:rsidR="002C2FB9" w:rsidRDefault="002C2FB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FB9" w:rsidRDefault="002C2FB9" w:rsidP="00806A98">
      <w:pPr>
        <w:spacing w:after="0" w:line="240" w:lineRule="auto"/>
      </w:pPr>
      <w:r>
        <w:separator/>
      </w:r>
    </w:p>
  </w:footnote>
  <w:footnote w:type="continuationSeparator" w:id="0">
    <w:p w:rsidR="002C2FB9" w:rsidRDefault="002C2FB9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D10F6"/>
    <w:rsid w:val="000D74E2"/>
    <w:rsid w:val="000E7DA4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41F3"/>
    <w:rsid w:val="00206907"/>
    <w:rsid w:val="002134AD"/>
    <w:rsid w:val="00216154"/>
    <w:rsid w:val="002201E3"/>
    <w:rsid w:val="00225BE2"/>
    <w:rsid w:val="00241D3D"/>
    <w:rsid w:val="002A1BCC"/>
    <w:rsid w:val="002B5687"/>
    <w:rsid w:val="002C2FB9"/>
    <w:rsid w:val="002C40DB"/>
    <w:rsid w:val="002F7B42"/>
    <w:rsid w:val="0030759F"/>
    <w:rsid w:val="0031026A"/>
    <w:rsid w:val="00315189"/>
    <w:rsid w:val="00330AED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85716"/>
    <w:rsid w:val="00497BC7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0ECA"/>
    <w:rsid w:val="005B492E"/>
    <w:rsid w:val="005C3EC7"/>
    <w:rsid w:val="005C5442"/>
    <w:rsid w:val="005D35FA"/>
    <w:rsid w:val="00606432"/>
    <w:rsid w:val="00606435"/>
    <w:rsid w:val="0064489B"/>
    <w:rsid w:val="006836CC"/>
    <w:rsid w:val="006A4CE7"/>
    <w:rsid w:val="006D28C4"/>
    <w:rsid w:val="006D6401"/>
    <w:rsid w:val="006D6FD2"/>
    <w:rsid w:val="0070201C"/>
    <w:rsid w:val="00705541"/>
    <w:rsid w:val="0072462E"/>
    <w:rsid w:val="00764F63"/>
    <w:rsid w:val="007706DB"/>
    <w:rsid w:val="00774F9B"/>
    <w:rsid w:val="00801790"/>
    <w:rsid w:val="00801C8B"/>
    <w:rsid w:val="008065CB"/>
    <w:rsid w:val="00806A98"/>
    <w:rsid w:val="00832336"/>
    <w:rsid w:val="008432E8"/>
    <w:rsid w:val="0085733F"/>
    <w:rsid w:val="008637FB"/>
    <w:rsid w:val="008854B3"/>
    <w:rsid w:val="008902E4"/>
    <w:rsid w:val="00890E89"/>
    <w:rsid w:val="008978B2"/>
    <w:rsid w:val="008B7296"/>
    <w:rsid w:val="008C351A"/>
    <w:rsid w:val="008E20FE"/>
    <w:rsid w:val="0091422C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0E49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369"/>
    <w:rsid w:val="00AE4AC3"/>
    <w:rsid w:val="00AE611F"/>
    <w:rsid w:val="00B131D1"/>
    <w:rsid w:val="00B24213"/>
    <w:rsid w:val="00B242B0"/>
    <w:rsid w:val="00B34595"/>
    <w:rsid w:val="00B3737A"/>
    <w:rsid w:val="00B64698"/>
    <w:rsid w:val="00B67CE3"/>
    <w:rsid w:val="00BA482B"/>
    <w:rsid w:val="00BB3A48"/>
    <w:rsid w:val="00BC6104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0A41"/>
    <w:rsid w:val="00CA20A7"/>
    <w:rsid w:val="00CC216B"/>
    <w:rsid w:val="00CE11E7"/>
    <w:rsid w:val="00CE6E6F"/>
    <w:rsid w:val="00D40B9B"/>
    <w:rsid w:val="00D94A26"/>
    <w:rsid w:val="00DE524A"/>
    <w:rsid w:val="00DF1949"/>
    <w:rsid w:val="00E1402F"/>
    <w:rsid w:val="00E3439D"/>
    <w:rsid w:val="00E4402B"/>
    <w:rsid w:val="00E47557"/>
    <w:rsid w:val="00E54A56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EF7600"/>
    <w:rsid w:val="00F12C2C"/>
    <w:rsid w:val="00F25426"/>
    <w:rsid w:val="00F25F31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21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4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145</Words>
  <Characters>832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8</cp:revision>
  <dcterms:created xsi:type="dcterms:W3CDTF">2015-07-07T18:54:00Z</dcterms:created>
  <dcterms:modified xsi:type="dcterms:W3CDTF">2016-08-27T19:59:00Z</dcterms:modified>
</cp:coreProperties>
</file>